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841A2" w14:textId="4294935D" w:rsidR="00BA00AB" w:rsidRDefault="004A5E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VINCENT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fl.1445-55)</w:t>
      </w:r>
    </w:p>
    <w:p w14:paraId="15E45A7D" w14:textId="0F489F43" w:rsidR="004A5E24" w:rsidRDefault="004A5E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Salisbury. Churchman.</w:t>
      </w:r>
    </w:p>
    <w:p w14:paraId="7012835C" w14:textId="11465F34" w:rsidR="004A5E24" w:rsidRDefault="004A5E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BF0E41" w14:textId="6392AE93" w:rsidR="004A5E24" w:rsidRDefault="004A5E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402AE0" w14:textId="523A353B" w:rsidR="004A5E24" w:rsidRDefault="00371B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1445</w:t>
      </w:r>
      <w:r>
        <w:rPr>
          <w:rFonts w:ascii="Times New Roman" w:hAnsi="Times New Roman" w:cs="Times New Roman"/>
          <w:sz w:val="24"/>
          <w:szCs w:val="24"/>
        </w:rPr>
        <w:tab/>
        <w:t>He was a scholar at King’s Hall, Cambridge University.</w:t>
      </w:r>
    </w:p>
    <w:p w14:paraId="1E190874" w14:textId="19C6055E" w:rsidR="00371B02" w:rsidRDefault="00371B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</w:t>
      </w:r>
      <w:r>
        <w:rPr>
          <w:rFonts w:ascii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hAnsi="Times New Roman" w:cs="Times New Roman"/>
          <w:sz w:val="24"/>
          <w:szCs w:val="24"/>
        </w:rPr>
        <w:t>304)</w:t>
      </w:r>
    </w:p>
    <w:p w14:paraId="5CC8AF61" w14:textId="31C5D791" w:rsidR="00371B02" w:rsidRDefault="00371B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1449</w:t>
      </w:r>
      <w:r>
        <w:rPr>
          <w:rFonts w:ascii="Times New Roman" w:hAnsi="Times New Roman" w:cs="Times New Roman"/>
          <w:sz w:val="24"/>
          <w:szCs w:val="24"/>
        </w:rPr>
        <w:tab/>
        <w:t>B.A.     (ibid.)</w:t>
      </w:r>
    </w:p>
    <w:p w14:paraId="0DEBA2C8" w14:textId="5104C901" w:rsidR="00371B02" w:rsidRDefault="00371B02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Dec.1454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 w:rsidR="00DA24B3">
        <w:rPr>
          <w:rFonts w:ascii="Times New Roman" w:hAnsi="Times New Roman" w:cs="Times New Roman"/>
          <w:sz w:val="24"/>
          <w:szCs w:val="24"/>
        </w:rPr>
        <w:t>sub-deacon at Ely.  (ibid.)</w:t>
      </w:r>
    </w:p>
    <w:p w14:paraId="3F9FFCF6" w14:textId="645C403D" w:rsidR="00DA24B3" w:rsidRDefault="00DA2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Mar.1455</w:t>
      </w:r>
      <w:r>
        <w:rPr>
          <w:rFonts w:ascii="Times New Roman" w:hAnsi="Times New Roman" w:cs="Times New Roman"/>
          <w:sz w:val="24"/>
          <w:szCs w:val="24"/>
        </w:rPr>
        <w:tab/>
        <w:t>He was ordained deacon.   (ibid.)</w:t>
      </w:r>
    </w:p>
    <w:p w14:paraId="421956CD" w14:textId="4C1AE3E3" w:rsidR="00DA24B3" w:rsidRDefault="00DA2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</w:t>
      </w:r>
      <w:r>
        <w:rPr>
          <w:rFonts w:ascii="Times New Roman" w:hAnsi="Times New Roman" w:cs="Times New Roman"/>
          <w:sz w:val="24"/>
          <w:szCs w:val="24"/>
        </w:rPr>
        <w:tab/>
        <w:t>He was ordained priest.   (ibid.)</w:t>
      </w:r>
    </w:p>
    <w:p w14:paraId="3EA563C4" w14:textId="69F12A0C" w:rsidR="00DA24B3" w:rsidRDefault="00DA2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6F203" w14:textId="2DDF4D42" w:rsidR="00DA24B3" w:rsidRDefault="00DA2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A3B397" w14:textId="16BC9E9B" w:rsidR="00DA24B3" w:rsidRPr="004A5E24" w:rsidRDefault="00DA24B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2021</w:t>
      </w:r>
    </w:p>
    <w:sectPr w:rsidR="00DA24B3" w:rsidRPr="004A5E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C435" w14:textId="77777777" w:rsidR="004A5E24" w:rsidRDefault="004A5E24" w:rsidP="009139A6">
      <w:r>
        <w:separator/>
      </w:r>
    </w:p>
  </w:endnote>
  <w:endnote w:type="continuationSeparator" w:id="0">
    <w:p w14:paraId="054C0B36" w14:textId="77777777" w:rsidR="004A5E24" w:rsidRDefault="004A5E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3A1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17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AA0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AC75" w14:textId="77777777" w:rsidR="004A5E24" w:rsidRDefault="004A5E24" w:rsidP="009139A6">
      <w:r>
        <w:separator/>
      </w:r>
    </w:p>
  </w:footnote>
  <w:footnote w:type="continuationSeparator" w:id="0">
    <w:p w14:paraId="3CCB06FF" w14:textId="77777777" w:rsidR="004A5E24" w:rsidRDefault="004A5E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236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D0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B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E24"/>
    <w:rsid w:val="000666E0"/>
    <w:rsid w:val="002510B7"/>
    <w:rsid w:val="00371B02"/>
    <w:rsid w:val="004A5E24"/>
    <w:rsid w:val="005C130B"/>
    <w:rsid w:val="00826F5C"/>
    <w:rsid w:val="009139A6"/>
    <w:rsid w:val="009448BB"/>
    <w:rsid w:val="00A3176C"/>
    <w:rsid w:val="00AE65F8"/>
    <w:rsid w:val="00BA00AB"/>
    <w:rsid w:val="00CB4ED9"/>
    <w:rsid w:val="00DA24B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6140E"/>
  <w15:chartTrackingRefBased/>
  <w15:docId w15:val="{EA13BF41-E76D-46C6-A9F5-A45E520E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15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2021-12-17T17:20:00Z</dcterms:created>
  <dcterms:modified xsi:type="dcterms:W3CDTF">2021-12-17T17:35:00Z</dcterms:modified>
</cp:coreProperties>
</file>